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63F3BA9B" w:rsidR="003C4FBB" w:rsidRDefault="003C4FBB" w:rsidP="0E1BBDB2">
      <w:pPr>
        <w:spacing w:after="0" w:line="240" w:lineRule="auto"/>
        <w:outlineLvl w:val="0"/>
        <w:rPr>
          <w:rFonts w:ascii="Verdana" w:hAnsi="Verdana"/>
          <w:lang w:eastAsia="cs-CZ"/>
        </w:rPr>
      </w:pPr>
      <w:r w:rsidRPr="0E1BBDB2">
        <w:rPr>
          <w:rFonts w:eastAsia="Times New Roman" w:cs="Times New Roman"/>
          <w:lang w:eastAsia="cs-CZ"/>
        </w:rPr>
        <w:t xml:space="preserve">Příloha č. </w:t>
      </w:r>
      <w:r w:rsidR="005170FE" w:rsidRPr="0E1BBDB2">
        <w:rPr>
          <w:rFonts w:eastAsia="Times New Roman" w:cs="Times New Roman"/>
          <w:lang w:eastAsia="cs-CZ"/>
        </w:rPr>
        <w:t>3</w:t>
      </w:r>
      <w:r w:rsidRPr="0E1BBDB2">
        <w:rPr>
          <w:rFonts w:eastAsia="Times New Roman" w:cs="Times New Roman"/>
          <w:lang w:eastAsia="cs-CZ"/>
        </w:rPr>
        <w:t xml:space="preserve"> </w:t>
      </w:r>
      <w:r w:rsidR="00645A29" w:rsidRPr="0E1BBDB2">
        <w:rPr>
          <w:lang w:eastAsia="cs-CZ"/>
        </w:rPr>
        <w:t>Z</w:t>
      </w:r>
      <w:r w:rsidR="00EB60FD" w:rsidRPr="0E1BBDB2">
        <w:rPr>
          <w:lang w:eastAsia="cs-CZ"/>
        </w:rPr>
        <w:t>D</w:t>
      </w:r>
      <w:r w:rsidR="0038067B" w:rsidRPr="0E1BBDB2">
        <w:rPr>
          <w:rFonts w:ascii="Verdana" w:hAnsi="Verdana"/>
        </w:rPr>
        <w:t xml:space="preserve"> </w:t>
      </w:r>
      <w:r w:rsidR="00DA70D4" w:rsidRPr="00B61D6A">
        <w:rPr>
          <w:rFonts w:ascii="Verdana" w:hAnsi="Verdana"/>
        </w:rPr>
        <w:t xml:space="preserve">k části č. </w:t>
      </w:r>
      <w:r w:rsidR="00DA70D4" w:rsidRPr="00B61D6A">
        <w:rPr>
          <w:rFonts w:ascii="Verdana" w:hAnsi="Verdana"/>
          <w:highlight w:val="green"/>
        </w:rPr>
        <w:t>A, B, C</w:t>
      </w:r>
      <w:r w:rsidR="00DA70D4" w:rsidRPr="00B61D6A">
        <w:rPr>
          <w:rFonts w:ascii="Verdana" w:hAnsi="Verdana"/>
        </w:rPr>
        <w:t xml:space="preserve"> veřejné zakázky</w:t>
      </w:r>
    </w:p>
    <w:p w14:paraId="3E278181" w14:textId="74AA37D0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5A818AEF" w:rsidR="003C4FBB" w:rsidRDefault="003C4FBB" w:rsidP="00057842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09753D">
        <w:rPr>
          <w:lang w:eastAsia="cs-CZ"/>
        </w:rPr>
        <w:t xml:space="preserve">                   </w:t>
      </w:r>
      <w:proofErr w:type="gramStart"/>
      <w:r w:rsidR="0009753D">
        <w:rPr>
          <w:lang w:eastAsia="cs-CZ"/>
        </w:rPr>
        <w:t xml:space="preserve">   </w:t>
      </w:r>
      <w:r w:rsidR="00DB4961" w:rsidRPr="005170FE">
        <w:rPr>
          <w:bCs/>
          <w:highlight w:val="green"/>
          <w:lang w:eastAsia="cs-CZ"/>
        </w:rPr>
        <w:t>[</w:t>
      </w:r>
      <w:proofErr w:type="gramEnd"/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5170FE">
        <w:rPr>
          <w:highlight w:val="green"/>
          <w:lang w:eastAsia="cs-CZ"/>
        </w:rPr>
        <w:t>]</w:t>
      </w:r>
    </w:p>
    <w:p w14:paraId="5D42806C" w14:textId="0125B60C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09753D">
        <w:rPr>
          <w:lang w:eastAsia="cs-CZ"/>
        </w:rPr>
        <w:t xml:space="preserve">                   </w:t>
      </w:r>
      <w:proofErr w:type="gramStart"/>
      <w:r w:rsidR="0009753D">
        <w:rPr>
          <w:lang w:eastAsia="cs-CZ"/>
        </w:rPr>
        <w:t xml:space="preserve">   </w:t>
      </w:r>
      <w:r w:rsidR="00DB4961" w:rsidRPr="005170FE">
        <w:rPr>
          <w:bCs/>
          <w:highlight w:val="green"/>
          <w:lang w:eastAsia="cs-CZ"/>
        </w:rPr>
        <w:t>[</w:t>
      </w:r>
      <w:proofErr w:type="gramEnd"/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5170FE">
        <w:rPr>
          <w:highlight w:val="green"/>
          <w:lang w:eastAsia="cs-CZ"/>
        </w:rPr>
        <w:t>]</w:t>
      </w:r>
    </w:p>
    <w:p w14:paraId="5B458EFE" w14:textId="3D907232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09753D">
        <w:rPr>
          <w:lang w:eastAsia="cs-CZ"/>
        </w:rPr>
        <w:t xml:space="preserve">                   </w:t>
      </w:r>
      <w:proofErr w:type="gramStart"/>
      <w:r w:rsidR="0009753D">
        <w:rPr>
          <w:lang w:eastAsia="cs-CZ"/>
        </w:rPr>
        <w:t xml:space="preserve">   </w:t>
      </w:r>
      <w:r w:rsidR="00DB4961" w:rsidRPr="005170FE">
        <w:rPr>
          <w:bCs/>
          <w:highlight w:val="green"/>
          <w:lang w:eastAsia="cs-CZ"/>
        </w:rPr>
        <w:t>[</w:t>
      </w:r>
      <w:proofErr w:type="gramEnd"/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5170FE">
        <w:rPr>
          <w:highlight w:val="green"/>
          <w:lang w:eastAsia="cs-CZ"/>
        </w:rPr>
        <w:t>]</w:t>
      </w:r>
    </w:p>
    <w:p w14:paraId="168B855C" w14:textId="04B861A5" w:rsidR="003C4FBB" w:rsidRDefault="003C4FBB" w:rsidP="00057842">
      <w:pPr>
        <w:pStyle w:val="Identifikace"/>
      </w:pPr>
      <w:r>
        <w:t>Zastoupen</w:t>
      </w:r>
      <w:r>
        <w:tab/>
      </w:r>
      <w:r w:rsidR="0009753D">
        <w:t xml:space="preserve">                   </w:t>
      </w:r>
      <w:proofErr w:type="gramStart"/>
      <w:r w:rsidR="0009753D">
        <w:t xml:space="preserve">   </w:t>
      </w:r>
      <w:r w:rsidR="00DB4961" w:rsidRPr="005170FE">
        <w:rPr>
          <w:bCs/>
          <w:highlight w:val="green"/>
        </w:rPr>
        <w:t>[</w:t>
      </w:r>
      <w:proofErr w:type="gramEnd"/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5170FE">
        <w:rPr>
          <w:highlight w:val="green"/>
        </w:rPr>
        <w:t>]</w:t>
      </w:r>
    </w:p>
    <w:p w14:paraId="610494B5" w14:textId="75B6E365" w:rsidR="0009753D" w:rsidRPr="003118F2" w:rsidRDefault="0009753D" w:rsidP="0009753D">
      <w:pPr>
        <w:pStyle w:val="Identifikace"/>
        <w:rPr>
          <w:b/>
          <w:bCs/>
        </w:rPr>
      </w:pPr>
      <w:r w:rsidRPr="0E1BBDB2">
        <w:rPr>
          <w:b/>
          <w:bCs/>
        </w:rPr>
        <w:t>Část VZ</w:t>
      </w:r>
      <w:r w:rsidR="009B06B3">
        <w:rPr>
          <w:b/>
          <w:bCs/>
        </w:rPr>
        <w:t xml:space="preserve"> (</w:t>
      </w:r>
      <w:proofErr w:type="gramStart"/>
      <w:r w:rsidR="009B06B3">
        <w:rPr>
          <w:b/>
          <w:bCs/>
        </w:rPr>
        <w:t>A</w:t>
      </w:r>
      <w:r w:rsidR="00086C89">
        <w:rPr>
          <w:b/>
          <w:bCs/>
        </w:rPr>
        <w:t xml:space="preserve"> –</w:t>
      </w:r>
      <w:r w:rsidR="009B06B3">
        <w:rPr>
          <w:b/>
          <w:bCs/>
        </w:rPr>
        <w:t xml:space="preserve"> C</w:t>
      </w:r>
      <w:proofErr w:type="gramEnd"/>
      <w:r w:rsidR="009B06B3">
        <w:rPr>
          <w:b/>
          <w:bCs/>
        </w:rPr>
        <w:t>)</w:t>
      </w:r>
      <w:r w:rsidR="00086C89">
        <w:rPr>
          <w:b/>
          <w:bCs/>
        </w:rPr>
        <w:t>,</w:t>
      </w:r>
      <w:r w:rsidR="00601400" w:rsidRPr="0E1BBDB2">
        <w:rPr>
          <w:b/>
          <w:bCs/>
        </w:rPr>
        <w:t xml:space="preserve"> </w:t>
      </w:r>
      <w:r w:rsidRPr="0E1BBDB2">
        <w:rPr>
          <w:b/>
          <w:bCs/>
        </w:rPr>
        <w:t xml:space="preserve">ke které se ČP vztahuje </w:t>
      </w:r>
      <w:r>
        <w:tab/>
      </w:r>
      <w:sdt>
        <w:sdtPr>
          <w:rPr>
            <w:highlight w:val="green"/>
            <w:lang w:eastAsia="cs-CZ"/>
          </w:rPr>
          <w:alias w:val="vyberte část veřejné zakázky"/>
          <w:tag w:val="vyberte část veřejné zakázky"/>
          <w:id w:val="-2068410845"/>
          <w:placeholder>
            <w:docPart w:val="44B86897A26842DDB4FF1700E2E687A5"/>
          </w:placeholder>
          <w15:color w:val="FF6600"/>
          <w:dropDownList>
            <w:listItem w:displayText="[VYBERE ÚČASTNÍK]" w:value="[VYBERE ÚČASTNÍK]"/>
            <w:listItem w:displayText="A" w:value="A"/>
            <w:listItem w:displayText="B" w:value="B"/>
            <w:listItem w:displayText="C" w:value="C"/>
          </w:dropDownList>
        </w:sdtPr>
        <w:sdtEndPr/>
        <w:sdtContent>
          <w:r w:rsidR="003565AE">
            <w:rPr>
              <w:highlight w:val="green"/>
              <w:lang w:eastAsia="cs-CZ"/>
            </w:rPr>
            <w:t>[VYBERE ÚČASTNÍK]</w:t>
          </w:r>
        </w:sdtContent>
      </w:sdt>
    </w:p>
    <w:bookmarkEnd w:id="0"/>
    <w:p w14:paraId="20EDE205" w14:textId="77777777" w:rsidR="0009753D" w:rsidRDefault="0009753D" w:rsidP="00057842">
      <w:pPr>
        <w:pStyle w:val="Identifikace"/>
      </w:pPr>
    </w:p>
    <w:p w14:paraId="54D580FD" w14:textId="117001EC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7FA7EDB5">
        <w:rPr>
          <w:rFonts w:eastAsia="Times New Roman" w:cs="Times New Roman"/>
          <w:lang w:eastAsia="cs-CZ"/>
        </w:rPr>
        <w:t>který podává nabídku</w:t>
      </w:r>
      <w:r w:rsidR="0036420A" w:rsidRPr="0036420A">
        <w:rPr>
          <w:lang w:eastAsia="cs-CZ"/>
        </w:rPr>
        <w:t xml:space="preserve"> </w:t>
      </w:r>
      <w:r w:rsidR="0036420A">
        <w:rPr>
          <w:lang w:eastAsia="cs-CZ"/>
        </w:rPr>
        <w:t>v otevřeném řízení</w:t>
      </w:r>
      <w:r w:rsidRPr="7FA7EDB5">
        <w:rPr>
          <w:rFonts w:eastAsia="Times New Roman" w:cs="Times New Roman"/>
          <w:lang w:eastAsia="cs-CZ"/>
        </w:rPr>
        <w:t xml:space="preserve"> na </w:t>
      </w:r>
      <w:r w:rsidR="00645A29" w:rsidRPr="7FA7EDB5">
        <w:rPr>
          <w:rFonts w:eastAsia="Times New Roman" w:cs="Times New Roman"/>
          <w:lang w:eastAsia="cs-CZ"/>
        </w:rPr>
        <w:t>na</w:t>
      </w:r>
      <w:r w:rsidRPr="7FA7EDB5">
        <w:rPr>
          <w:rFonts w:eastAsia="Times New Roman" w:cs="Times New Roman"/>
          <w:lang w:eastAsia="cs-CZ"/>
        </w:rPr>
        <w:t xml:space="preserve">dlimitní sektorovou veřejnou zakázku s názvem </w:t>
      </w:r>
      <w:bookmarkStart w:id="1" w:name="_Toc403053768"/>
      <w:bookmarkStart w:id="2" w:name="_Hlk193371638"/>
      <w:r w:rsidRPr="7FA7EDB5">
        <w:rPr>
          <w:rFonts w:eastAsia="Times New Roman" w:cs="Times New Roman"/>
          <w:b/>
          <w:bCs/>
          <w:lang w:eastAsia="cs-CZ"/>
        </w:rPr>
        <w:t>„</w:t>
      </w:r>
      <w:bookmarkEnd w:id="1"/>
      <w:r w:rsidR="0009753D" w:rsidRPr="00866D5A">
        <w:rPr>
          <w:rStyle w:val="Tun"/>
          <w:rFonts w:eastAsiaTheme="minorEastAsia"/>
        </w:rPr>
        <w:t xml:space="preserve">Servis a </w:t>
      </w:r>
      <w:r w:rsidR="00866D5A" w:rsidRPr="00866D5A">
        <w:rPr>
          <w:rStyle w:val="Tun"/>
          <w:rFonts w:eastAsiaTheme="minorEastAsia"/>
        </w:rPr>
        <w:t>údržba</w:t>
      </w:r>
      <w:r w:rsidR="0009753D" w:rsidRPr="00866D5A">
        <w:rPr>
          <w:rStyle w:val="Tun"/>
          <w:rFonts w:eastAsiaTheme="minorEastAsia"/>
        </w:rPr>
        <w:t xml:space="preserve"> </w:t>
      </w:r>
      <w:r w:rsidR="00E017DC" w:rsidRPr="00866D5A">
        <w:rPr>
          <w:rStyle w:val="Tun"/>
          <w:rFonts w:eastAsiaTheme="minorEastAsia"/>
        </w:rPr>
        <w:t xml:space="preserve">služebních </w:t>
      </w:r>
      <w:r w:rsidR="0009753D" w:rsidRPr="00866D5A">
        <w:rPr>
          <w:rStyle w:val="Tun"/>
          <w:rFonts w:eastAsiaTheme="minorEastAsia"/>
        </w:rPr>
        <w:t xml:space="preserve">vozidel </w:t>
      </w:r>
      <w:proofErr w:type="gramStart"/>
      <w:r w:rsidR="0009753D" w:rsidRPr="00866D5A">
        <w:rPr>
          <w:rStyle w:val="Tun"/>
          <w:rFonts w:eastAsiaTheme="minorEastAsia"/>
        </w:rPr>
        <w:t>202</w:t>
      </w:r>
      <w:r w:rsidR="0038067B" w:rsidRPr="00866D5A">
        <w:rPr>
          <w:rStyle w:val="Tun"/>
          <w:rFonts w:eastAsiaTheme="minorEastAsia"/>
        </w:rPr>
        <w:t>6</w:t>
      </w:r>
      <w:r w:rsidR="0009753D" w:rsidRPr="00866D5A">
        <w:rPr>
          <w:rStyle w:val="Tun"/>
          <w:rFonts w:eastAsiaTheme="minorEastAsia"/>
        </w:rPr>
        <w:t xml:space="preserve"> - 202</w:t>
      </w:r>
      <w:r w:rsidR="0038067B" w:rsidRPr="00866D5A">
        <w:rPr>
          <w:rStyle w:val="Tun"/>
          <w:rFonts w:eastAsiaTheme="minorEastAsia"/>
        </w:rPr>
        <w:t>9</w:t>
      </w:r>
      <w:proofErr w:type="gramEnd"/>
      <w:r>
        <w:t>“</w:t>
      </w:r>
      <w:bookmarkEnd w:id="2"/>
      <w:r w:rsidRPr="7FA7EDB5">
        <w:rPr>
          <w:rFonts w:eastAsia="Times New Roman" w:cs="Times New Roman"/>
          <w:lang w:eastAsia="cs-CZ"/>
        </w:rPr>
        <w:t>, tímto čestně prohlašuje, že za poslední 3 roky</w:t>
      </w:r>
      <w:r w:rsidR="0009753D" w:rsidRPr="7FA7EDB5">
        <w:rPr>
          <w:rFonts w:eastAsia="Times New Roman" w:cs="Times New Roman"/>
          <w:lang w:eastAsia="cs-CZ"/>
        </w:rPr>
        <w:t xml:space="preserve"> p</w:t>
      </w:r>
      <w:r w:rsidRPr="7FA7EDB5">
        <w:rPr>
          <w:rFonts w:eastAsia="Times New Roman" w:cs="Times New Roman"/>
          <w:lang w:eastAsia="cs-CZ"/>
        </w:rPr>
        <w:t xml:space="preserve">řed zahájením zadávacího řízení </w:t>
      </w:r>
      <w:r w:rsidR="00DB4961" w:rsidRPr="7FA7EDB5">
        <w:rPr>
          <w:rFonts w:eastAsia="Times New Roman" w:cs="Times New Roman"/>
          <w:lang w:eastAsia="cs-CZ"/>
        </w:rPr>
        <w:t>realizoval minimálně</w:t>
      </w:r>
      <w:r w:rsidRPr="7FA7EDB5">
        <w:rPr>
          <w:rFonts w:eastAsia="Times New Roman" w:cs="Times New Roman"/>
          <w:lang w:eastAsia="cs-CZ"/>
        </w:rPr>
        <w:t xml:space="preserve"> </w:t>
      </w:r>
      <w:r w:rsidR="00DB4961" w:rsidRPr="7FA7EDB5">
        <w:rPr>
          <w:rFonts w:eastAsia="Times New Roman" w:cs="Times New Roman"/>
          <w:lang w:eastAsia="cs-CZ"/>
        </w:rPr>
        <w:t xml:space="preserve">níže </w:t>
      </w:r>
      <w:r w:rsidR="00FA2614" w:rsidRPr="7FA7EDB5">
        <w:rPr>
          <w:rFonts w:eastAsia="Times New Roman" w:cs="Times New Roman"/>
          <w:lang w:eastAsia="cs-CZ"/>
        </w:rPr>
        <w:t>specifikované</w:t>
      </w:r>
      <w:r w:rsidRPr="7FA7EDB5">
        <w:rPr>
          <w:rFonts w:eastAsia="Times New Roman" w:cs="Times New Roman"/>
          <w:lang w:eastAsia="cs-CZ"/>
        </w:rPr>
        <w:t xml:space="preserve"> významn</w:t>
      </w:r>
      <w:r w:rsidR="00DB4961" w:rsidRPr="7FA7EDB5">
        <w:rPr>
          <w:rFonts w:eastAsia="Times New Roman" w:cs="Times New Roman"/>
          <w:lang w:eastAsia="cs-CZ"/>
        </w:rPr>
        <w:t>é</w:t>
      </w:r>
      <w:r w:rsidRPr="7FA7EDB5">
        <w:rPr>
          <w:rFonts w:eastAsia="Times New Roman" w:cs="Times New Roman"/>
          <w:lang w:eastAsia="cs-CZ"/>
        </w:rPr>
        <w:t xml:space="preserve"> </w:t>
      </w:r>
      <w:r w:rsidR="00DB4961" w:rsidRPr="7FA7EDB5">
        <w:rPr>
          <w:rFonts w:eastAsia="Times New Roman" w:cs="Times New Roman"/>
          <w:lang w:eastAsia="cs-CZ"/>
        </w:rPr>
        <w:t>referenční zakázky</w:t>
      </w:r>
      <w:r w:rsidR="00FA2614" w:rsidRPr="7FA7EDB5">
        <w:rPr>
          <w:rFonts w:eastAsia="Times New Roman" w:cs="Times New Roman"/>
          <w:lang w:eastAsia="cs-CZ"/>
        </w:rPr>
        <w:t>,</w:t>
      </w:r>
      <w:r w:rsidRPr="7FA7EDB5">
        <w:rPr>
          <w:rFonts w:eastAsia="Times New Roman" w:cs="Times New Roman"/>
          <w:lang w:eastAsia="cs-CZ"/>
        </w:rPr>
        <w:t xml:space="preserve"> </w:t>
      </w:r>
      <w:r w:rsidR="00DB4961" w:rsidRPr="7FA7EDB5">
        <w:rPr>
          <w:rFonts w:eastAsia="Times New Roman" w:cs="Times New Roman"/>
          <w:lang w:eastAsia="cs-CZ"/>
        </w:rPr>
        <w:t>v níže uvedené hodnotě a v níže uvedeném termínu</w:t>
      </w:r>
      <w:r w:rsidRPr="7FA7EDB5"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E1BBD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49C7771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</w:t>
            </w:r>
            <w:proofErr w:type="gramStart"/>
            <w:r w:rsidRPr="00057842">
              <w:rPr>
                <w:rStyle w:val="Tuntabulka"/>
                <w:rFonts w:eastAsiaTheme="minorHAnsi"/>
              </w:rPr>
              <w:t>vztahu</w:t>
            </w:r>
            <w:proofErr w:type="gramEnd"/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057842" w:rsidRDefault="003C4FBB" w:rsidP="0E1BBDB2">
            <w:pPr>
              <w:pStyle w:val="Tabulka"/>
              <w:rPr>
                <w:rStyle w:val="Tuntabulka"/>
                <w:rFonts w:asciiTheme="minorHAnsi" w:hAnsiTheme="minorHAnsi"/>
                <w:b/>
                <w:bCs/>
              </w:rPr>
            </w:pPr>
            <w:r w:rsidRPr="0E1BBDB2">
              <w:rPr>
                <w:rStyle w:val="Tuntabulka"/>
                <w:rFonts w:asciiTheme="minorHAnsi" w:eastAsiaTheme="minorEastAsia" w:hAnsiTheme="minorHAnsi"/>
                <w:b/>
                <w:bCs/>
              </w:rPr>
              <w:t>Doba realizace</w:t>
            </w:r>
            <w:r w:rsidRPr="0E1BBDB2">
              <w:rPr>
                <w:rStyle w:val="Tuntabulka"/>
                <w:rFonts w:asciiTheme="minorHAnsi" w:eastAsiaTheme="minorEastAsia" w:hAnsiTheme="minorHAnsi"/>
              </w:rPr>
              <w:t xml:space="preserve"> </w:t>
            </w:r>
          </w:p>
          <w:p w14:paraId="0868D5A2" w14:textId="5FB6A6FD" w:rsidR="003C4FBB" w:rsidRPr="00057842" w:rsidRDefault="003C4FBB" w:rsidP="00057842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(datum od-do, v rámci </w:t>
            </w:r>
            <w:r w:rsidRPr="0009753D">
              <w:rPr>
                <w:rStyle w:val="Tuntabulka"/>
                <w:rFonts w:asciiTheme="minorHAnsi" w:eastAsiaTheme="minorHAnsi" w:hAnsiTheme="minorHAnsi"/>
                <w:bCs/>
              </w:rPr>
              <w:t>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</w:tc>
      </w:tr>
      <w:tr w:rsidR="003C4FBB" w14:paraId="2DCD577F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A4783C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A4783C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A4783C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A4783C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:rsidRPr="00701D5F" w14:paraId="34977EE0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A278EE" w14:textId="37526AC0" w:rsidR="003C4FBB" w:rsidRPr="00A4783C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29061B7A" w14:textId="1CE3EBD5" w:rsidR="003C4FBB" w:rsidRPr="00A4783C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6A58E911" w14:textId="06D00D60" w:rsidR="003C4FBB" w:rsidRPr="00A4783C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1188" w14:textId="46C8B5AC" w:rsidR="003C4FBB" w:rsidRPr="00A4783C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701D5F" w:rsidRPr="00701D5F" w14:paraId="6FD69470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FCF3B5E" w14:textId="3EB94F88" w:rsidR="00701D5F" w:rsidRPr="00A4783C" w:rsidRDefault="00701D5F" w:rsidP="00701D5F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2C256715" w14:textId="662CEB8C" w:rsidR="00701D5F" w:rsidRPr="00A4783C" w:rsidRDefault="00701D5F" w:rsidP="00701D5F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31F0539E" w14:textId="64553D36" w:rsidR="00701D5F" w:rsidRPr="00A4783C" w:rsidRDefault="00701D5F" w:rsidP="00701D5F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96B5" w14:textId="351A3B47" w:rsidR="00701D5F" w:rsidRPr="00A4783C" w:rsidRDefault="00701D5F" w:rsidP="00701D5F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6C524046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255CF43" w14:textId="5EB760E8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60FD21E4" w14:textId="3C0D8F0E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6A0A1F09" w14:textId="6F35DFB4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9C19" w14:textId="00D3F182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4BCC9F08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A78AB6D" w14:textId="5DE4B81B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725540F2" w14:textId="2A77C046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4BA987A3" w14:textId="4F1801EA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5EA4" w14:textId="670E4898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79A7858F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3FDCD80" w14:textId="2A03E036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lastRenderedPageBreak/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3AC167F0" w14:textId="71BD4E28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28BD441F" w14:textId="066C4CDF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1C3E" w14:textId="03CDAFB4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110BDDEF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AF1B35B" w14:textId="11E1A77D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357A9535" w14:textId="18E3311E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3ABAE25A" w14:textId="5EE0030B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7734" w14:textId="52E1B136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202B2360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F4DDDB6" w14:textId="375833E4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393F5853" w14:textId="4DCB9269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4E2C2D63" w14:textId="15BCA528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0283" w14:textId="0118AF4D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77183763" w14:textId="77777777" w:rsidTr="0E1BBDB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1F8CDCD" w14:textId="2B09C031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30FC0698" w14:textId="301ED984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4F95B5E2" w14:textId="2A8B6765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6F93" w14:textId="410A65FF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701D5F" w:rsidRPr="00701D5F" w14:paraId="30BC617B" w14:textId="77777777" w:rsidTr="0E1BBDB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4CE913F" w14:textId="640FE86E" w:rsidR="00701D5F" w:rsidRPr="00A4783C" w:rsidRDefault="00701D5F" w:rsidP="00701D5F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3A7092F" w14:textId="5154AC2F" w:rsidR="00701D5F" w:rsidRPr="00A4783C" w:rsidRDefault="00701D5F" w:rsidP="00701D5F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A182E1C" w14:textId="385E7A51" w:rsidR="00701D5F" w:rsidRPr="00A4783C" w:rsidRDefault="00701D5F" w:rsidP="00701D5F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ADC06F" w14:textId="1B8736D7" w:rsidR="00701D5F" w:rsidRPr="00A4783C" w:rsidRDefault="00701D5F" w:rsidP="00701D5F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5170FE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5170FE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5170FE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5170FE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26EC1" w14:textId="77777777" w:rsidR="006141ED" w:rsidRDefault="006141ED" w:rsidP="00962258">
      <w:pPr>
        <w:spacing w:after="0" w:line="240" w:lineRule="auto"/>
      </w:pPr>
      <w:r>
        <w:separator/>
      </w:r>
    </w:p>
  </w:endnote>
  <w:endnote w:type="continuationSeparator" w:id="0">
    <w:p w14:paraId="290E9BEB" w14:textId="77777777" w:rsidR="006141ED" w:rsidRDefault="006141E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F958A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B1F21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F88FF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7654A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BB83" w14:textId="77777777" w:rsidR="006141ED" w:rsidRDefault="006141ED" w:rsidP="00962258">
      <w:pPr>
        <w:spacing w:after="0" w:line="240" w:lineRule="auto"/>
      </w:pPr>
      <w:r>
        <w:separator/>
      </w:r>
    </w:p>
  </w:footnote>
  <w:footnote w:type="continuationSeparator" w:id="0">
    <w:p w14:paraId="12688611" w14:textId="77777777" w:rsidR="006141ED" w:rsidRDefault="006141E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07FC1"/>
    <w:rsid w:val="000304E1"/>
    <w:rsid w:val="0003686C"/>
    <w:rsid w:val="00057842"/>
    <w:rsid w:val="00072433"/>
    <w:rsid w:val="00072C1E"/>
    <w:rsid w:val="000810D4"/>
    <w:rsid w:val="00086C89"/>
    <w:rsid w:val="0009753D"/>
    <w:rsid w:val="000B0801"/>
    <w:rsid w:val="000B6CE6"/>
    <w:rsid w:val="000E23A7"/>
    <w:rsid w:val="000F3BDA"/>
    <w:rsid w:val="0010266E"/>
    <w:rsid w:val="0010693F"/>
    <w:rsid w:val="00106AFE"/>
    <w:rsid w:val="00114472"/>
    <w:rsid w:val="0015045D"/>
    <w:rsid w:val="001550BC"/>
    <w:rsid w:val="001605B9"/>
    <w:rsid w:val="00170EC5"/>
    <w:rsid w:val="001747C1"/>
    <w:rsid w:val="00184743"/>
    <w:rsid w:val="00186003"/>
    <w:rsid w:val="00195286"/>
    <w:rsid w:val="00201655"/>
    <w:rsid w:val="00207DF5"/>
    <w:rsid w:val="002325BA"/>
    <w:rsid w:val="002703F4"/>
    <w:rsid w:val="00280E07"/>
    <w:rsid w:val="002A4A07"/>
    <w:rsid w:val="002B7EFA"/>
    <w:rsid w:val="002C31BF"/>
    <w:rsid w:val="002D08B1"/>
    <w:rsid w:val="002E0CD7"/>
    <w:rsid w:val="003118F2"/>
    <w:rsid w:val="00341DCF"/>
    <w:rsid w:val="003565AE"/>
    <w:rsid w:val="00357BC6"/>
    <w:rsid w:val="0036420A"/>
    <w:rsid w:val="0038067B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A294B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70FE"/>
    <w:rsid w:val="00523EA7"/>
    <w:rsid w:val="00553375"/>
    <w:rsid w:val="00554238"/>
    <w:rsid w:val="00557C28"/>
    <w:rsid w:val="005736B7"/>
    <w:rsid w:val="00575E5A"/>
    <w:rsid w:val="005B079D"/>
    <w:rsid w:val="005F1404"/>
    <w:rsid w:val="00601400"/>
    <w:rsid w:val="00602AB1"/>
    <w:rsid w:val="0061068E"/>
    <w:rsid w:val="006141ED"/>
    <w:rsid w:val="00645A29"/>
    <w:rsid w:val="00653D42"/>
    <w:rsid w:val="00660AD3"/>
    <w:rsid w:val="00677B7F"/>
    <w:rsid w:val="00680D9F"/>
    <w:rsid w:val="0068685D"/>
    <w:rsid w:val="006A5570"/>
    <w:rsid w:val="006A689C"/>
    <w:rsid w:val="006B3D79"/>
    <w:rsid w:val="006D7AFE"/>
    <w:rsid w:val="006D7BC6"/>
    <w:rsid w:val="006E0578"/>
    <w:rsid w:val="006E1973"/>
    <w:rsid w:val="006E23BC"/>
    <w:rsid w:val="006E314D"/>
    <w:rsid w:val="006E71DF"/>
    <w:rsid w:val="006F329C"/>
    <w:rsid w:val="006F3FB9"/>
    <w:rsid w:val="00701D5F"/>
    <w:rsid w:val="00710723"/>
    <w:rsid w:val="00723ED1"/>
    <w:rsid w:val="00736EE8"/>
    <w:rsid w:val="00743525"/>
    <w:rsid w:val="007440FC"/>
    <w:rsid w:val="0076286B"/>
    <w:rsid w:val="00766846"/>
    <w:rsid w:val="0077673A"/>
    <w:rsid w:val="007846E1"/>
    <w:rsid w:val="0079184A"/>
    <w:rsid w:val="007B570C"/>
    <w:rsid w:val="007B739D"/>
    <w:rsid w:val="007C589B"/>
    <w:rsid w:val="007D45CA"/>
    <w:rsid w:val="007E4A6E"/>
    <w:rsid w:val="007F56A7"/>
    <w:rsid w:val="00807DD0"/>
    <w:rsid w:val="008659F3"/>
    <w:rsid w:val="00866D5A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179E"/>
    <w:rsid w:val="00962258"/>
    <w:rsid w:val="009678B7"/>
    <w:rsid w:val="00975974"/>
    <w:rsid w:val="009833E1"/>
    <w:rsid w:val="00992D9C"/>
    <w:rsid w:val="00996CB8"/>
    <w:rsid w:val="009B06B3"/>
    <w:rsid w:val="009B14A9"/>
    <w:rsid w:val="009B2E97"/>
    <w:rsid w:val="009D1065"/>
    <w:rsid w:val="009E07F4"/>
    <w:rsid w:val="009E3F58"/>
    <w:rsid w:val="009F392E"/>
    <w:rsid w:val="00A04AFC"/>
    <w:rsid w:val="00A1780E"/>
    <w:rsid w:val="00A40B64"/>
    <w:rsid w:val="00A4783C"/>
    <w:rsid w:val="00A6177B"/>
    <w:rsid w:val="00A66136"/>
    <w:rsid w:val="00AA4CBB"/>
    <w:rsid w:val="00AA65FA"/>
    <w:rsid w:val="00AA7351"/>
    <w:rsid w:val="00AB2CE3"/>
    <w:rsid w:val="00AB62AB"/>
    <w:rsid w:val="00AD056F"/>
    <w:rsid w:val="00AD6731"/>
    <w:rsid w:val="00B15D0D"/>
    <w:rsid w:val="00B54CFE"/>
    <w:rsid w:val="00B710A9"/>
    <w:rsid w:val="00B715DC"/>
    <w:rsid w:val="00B75EE1"/>
    <w:rsid w:val="00B77481"/>
    <w:rsid w:val="00B81186"/>
    <w:rsid w:val="00B8518B"/>
    <w:rsid w:val="00BA1D76"/>
    <w:rsid w:val="00BA1FEC"/>
    <w:rsid w:val="00BB4DBC"/>
    <w:rsid w:val="00BD193D"/>
    <w:rsid w:val="00BD7E91"/>
    <w:rsid w:val="00C02D0A"/>
    <w:rsid w:val="00C03A6E"/>
    <w:rsid w:val="00C44F6A"/>
    <w:rsid w:val="00C47AE3"/>
    <w:rsid w:val="00C97FFE"/>
    <w:rsid w:val="00CD1FC4"/>
    <w:rsid w:val="00CF730B"/>
    <w:rsid w:val="00D2049A"/>
    <w:rsid w:val="00D21061"/>
    <w:rsid w:val="00D35272"/>
    <w:rsid w:val="00D4108E"/>
    <w:rsid w:val="00D6163D"/>
    <w:rsid w:val="00D73D46"/>
    <w:rsid w:val="00D831A3"/>
    <w:rsid w:val="00DA18A0"/>
    <w:rsid w:val="00DA70D4"/>
    <w:rsid w:val="00DB0628"/>
    <w:rsid w:val="00DB4961"/>
    <w:rsid w:val="00DC75F3"/>
    <w:rsid w:val="00DD46F3"/>
    <w:rsid w:val="00DE56F2"/>
    <w:rsid w:val="00DF116D"/>
    <w:rsid w:val="00E017DC"/>
    <w:rsid w:val="00E07A64"/>
    <w:rsid w:val="00E36C4A"/>
    <w:rsid w:val="00E56D1E"/>
    <w:rsid w:val="00E768C4"/>
    <w:rsid w:val="00EB104F"/>
    <w:rsid w:val="00EB60FD"/>
    <w:rsid w:val="00ED14BD"/>
    <w:rsid w:val="00EE4FB7"/>
    <w:rsid w:val="00F0533E"/>
    <w:rsid w:val="00F1048D"/>
    <w:rsid w:val="00F12DEC"/>
    <w:rsid w:val="00F13D58"/>
    <w:rsid w:val="00F1715C"/>
    <w:rsid w:val="00F310F8"/>
    <w:rsid w:val="00F35939"/>
    <w:rsid w:val="00F414B5"/>
    <w:rsid w:val="00F45607"/>
    <w:rsid w:val="00F5558F"/>
    <w:rsid w:val="00F6043A"/>
    <w:rsid w:val="00F659EB"/>
    <w:rsid w:val="00F86BA6"/>
    <w:rsid w:val="00F9363E"/>
    <w:rsid w:val="00FA2614"/>
    <w:rsid w:val="00FC6389"/>
    <w:rsid w:val="0E1BBDB2"/>
    <w:rsid w:val="12A889B4"/>
    <w:rsid w:val="6667CA57"/>
    <w:rsid w:val="7C1F5D05"/>
    <w:rsid w:val="7FA7E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B86897A26842DDB4FF1700E2E687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8949EF-0A74-400D-B3E0-9D7078F90BCE}"/>
      </w:docPartPr>
      <w:docPartBody>
        <w:p w:rsidR="00106AFE" w:rsidRDefault="00106AFE" w:rsidP="00106AFE">
          <w:pPr>
            <w:pStyle w:val="44B86897A26842DDB4FF1700E2E687A5"/>
          </w:pPr>
          <w:r w:rsidRPr="000C4AB7">
            <w:rPr>
              <w:color w:val="FF0000"/>
              <w:lang w:val="en-US"/>
            </w:rPr>
            <w:t>[</w:t>
          </w:r>
          <w:r w:rsidRPr="000C4AB7">
            <w:rPr>
              <w:color w:val="FF0000"/>
            </w:rPr>
            <w:t>zvolte část].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AFE"/>
    <w:rsid w:val="00053A27"/>
    <w:rsid w:val="000B0801"/>
    <w:rsid w:val="00106AFE"/>
    <w:rsid w:val="00195286"/>
    <w:rsid w:val="001D2AB7"/>
    <w:rsid w:val="00227C30"/>
    <w:rsid w:val="002325BA"/>
    <w:rsid w:val="002F6B68"/>
    <w:rsid w:val="0041720F"/>
    <w:rsid w:val="004A294B"/>
    <w:rsid w:val="00602AB1"/>
    <w:rsid w:val="006E23BC"/>
    <w:rsid w:val="006F329C"/>
    <w:rsid w:val="0072425B"/>
    <w:rsid w:val="007D45CA"/>
    <w:rsid w:val="007F1A40"/>
    <w:rsid w:val="0095179E"/>
    <w:rsid w:val="009E3F58"/>
    <w:rsid w:val="00AB62AB"/>
    <w:rsid w:val="00B54CFE"/>
    <w:rsid w:val="00EE4FB7"/>
    <w:rsid w:val="00F414B5"/>
    <w:rsid w:val="00FA186F"/>
    <w:rsid w:val="00FF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4B86897A26842DDB4FF1700E2E687A5">
    <w:name w:val="44B86897A26842DDB4FF1700E2E687A5"/>
    <w:rsid w:val="00106A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A2686-68FD-4471-9B2B-5BA144070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231</Words>
  <Characters>1558</Characters>
  <Application>Microsoft Office Word</Application>
  <DocSecurity>0</DocSecurity>
  <Lines>75</Lines>
  <Paragraphs>56</Paragraphs>
  <ScaleCrop>false</ScaleCrop>
  <Company>Správa železnic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Půlpán Jiří</cp:lastModifiedBy>
  <cp:revision>23</cp:revision>
  <cp:lastPrinted>2025-06-09T07:17:00Z</cp:lastPrinted>
  <dcterms:created xsi:type="dcterms:W3CDTF">2025-07-03T06:52:00Z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